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Y="1362"/>
        <w:tblW w:w="0" w:type="auto"/>
        <w:tblLook w:val="00A0"/>
      </w:tblPr>
      <w:tblGrid>
        <w:gridCol w:w="9628"/>
      </w:tblGrid>
      <w:tr w:rsidR="0008766E" w:rsidRPr="00EA2376" w:rsidTr="00EA2376">
        <w:trPr>
          <w:trHeight w:val="1701"/>
        </w:trPr>
        <w:tc>
          <w:tcPr>
            <w:tcW w:w="9628" w:type="dxa"/>
          </w:tcPr>
          <w:p w:rsidR="0008766E" w:rsidRPr="00EA2376" w:rsidRDefault="0008766E" w:rsidP="00EA2376">
            <w:pPr>
              <w:pStyle w:val="Title"/>
              <w:spacing w:line="360" w:lineRule="auto"/>
              <w:rPr>
                <w:b/>
                <w:bCs/>
              </w:rPr>
            </w:pPr>
            <w:r w:rsidRPr="00EA2376">
              <w:rPr>
                <w:b/>
                <w:bCs/>
              </w:rPr>
              <w:t>ШЕПТИЦЬКА МІСЬКА РАДА</w:t>
            </w:r>
          </w:p>
          <w:p w:rsidR="0008766E" w:rsidRPr="00EA2376" w:rsidRDefault="0008766E" w:rsidP="00EA2376">
            <w:pPr>
              <w:pStyle w:val="Title"/>
              <w:spacing w:line="360" w:lineRule="auto"/>
              <w:rPr>
                <w:b/>
                <w:bCs/>
                <w:u w:val="single"/>
              </w:rPr>
            </w:pPr>
            <w:r w:rsidRPr="00EA2376">
              <w:rPr>
                <w:b/>
                <w:bCs/>
              </w:rPr>
              <w:t>сорок  сьома  сесія восьмого скликання</w:t>
            </w:r>
          </w:p>
          <w:p w:rsidR="0008766E" w:rsidRPr="00EA2376" w:rsidRDefault="0008766E" w:rsidP="00EA237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237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 І Ш Е Н Н Я</w:t>
            </w:r>
          </w:p>
          <w:p w:rsidR="0008766E" w:rsidRPr="00EA2376" w:rsidRDefault="0008766E" w:rsidP="00EA2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134"/>
              <w:gridCol w:w="3134"/>
              <w:gridCol w:w="3134"/>
            </w:tblGrid>
            <w:tr w:rsidR="0008766E" w:rsidRPr="00EA2376" w:rsidTr="00EA2376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8766E" w:rsidRPr="00EA2376" w:rsidRDefault="0008766E" w:rsidP="00272FAE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23.01.2025</w:t>
                  </w:r>
                </w:p>
              </w:tc>
              <w:tc>
                <w:tcPr>
                  <w:tcW w:w="3134" w:type="dxa"/>
                </w:tcPr>
                <w:p w:rsidR="0008766E" w:rsidRPr="00EA2376" w:rsidRDefault="0008766E" w:rsidP="00272FAE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A2376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8766E" w:rsidRPr="00EA2376" w:rsidRDefault="0008766E" w:rsidP="00272FAE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A2376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3223  </w:t>
                  </w:r>
                </w:p>
              </w:tc>
            </w:tr>
          </w:tbl>
          <w:p w:rsidR="0008766E" w:rsidRPr="00EA2376" w:rsidRDefault="0008766E" w:rsidP="00EA2376">
            <w:pPr>
              <w:spacing w:after="0" w:line="240" w:lineRule="auto"/>
              <w:jc w:val="center"/>
            </w:pPr>
          </w:p>
        </w:tc>
      </w:tr>
    </w:tbl>
    <w:p w:rsidR="0008766E" w:rsidRPr="004D7CAC" w:rsidRDefault="0008766E" w:rsidP="00C07928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0;margin-top:12.25pt;width:33.95pt;height:48.15pt;z-index:-251658240;visibility:visible;mso-position-horizontal:center;mso-position-horizontal-relative:margin;mso-position-vertical-relative:page" wrapcoords="-480 0 -480 17550 7200 21262 9600 21262 11520 21262 13920 21262 21600 17550 21600 0 -480 0">
            <v:imagedata r:id="rId5" o:title=""/>
            <w10:wrap type="tight" anchorx="margin" anchory="page"/>
          </v:shape>
        </w:pict>
      </w:r>
    </w:p>
    <w:p w:rsidR="0008766E" w:rsidRPr="000F5FC9" w:rsidRDefault="0008766E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139"/>
      </w:tblGrid>
      <w:tr w:rsidR="0008766E" w:rsidRPr="00EA2376" w:rsidTr="00EA2376">
        <w:trPr>
          <w:trHeight w:val="317"/>
        </w:trPr>
        <w:tc>
          <w:tcPr>
            <w:tcW w:w="4139" w:type="dxa"/>
            <w:vMerge w:val="restart"/>
          </w:tcPr>
          <w:p w:rsidR="0008766E" w:rsidRPr="00EA2376" w:rsidRDefault="0008766E" w:rsidP="00EA237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A2376">
              <w:rPr>
                <w:rFonts w:ascii="Times New Roman" w:hAnsi="Times New Roman"/>
                <w:b/>
                <w:sz w:val="26"/>
                <w:szCs w:val="26"/>
              </w:rPr>
              <w:t>Про затвердження місцев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ої</w:t>
            </w:r>
            <w:r w:rsidRPr="00EA2376">
              <w:rPr>
                <w:rFonts w:ascii="Times New Roman" w:hAnsi="Times New Roman"/>
                <w:b/>
                <w:sz w:val="26"/>
                <w:szCs w:val="26"/>
              </w:rPr>
              <w:t xml:space="preserve"> програм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и цифровізації Червоноградської міської територіальної громади </w:t>
            </w:r>
            <w:r w:rsidRPr="00EA2376">
              <w:rPr>
                <w:rFonts w:ascii="Times New Roman" w:hAnsi="Times New Roman"/>
                <w:b/>
                <w:sz w:val="26"/>
                <w:szCs w:val="26"/>
              </w:rPr>
              <w:t xml:space="preserve"> на 2025 рік</w:t>
            </w:r>
          </w:p>
        </w:tc>
      </w:tr>
      <w:tr w:rsidR="0008766E" w:rsidRPr="00EA2376" w:rsidTr="00EA2376">
        <w:trPr>
          <w:trHeight w:val="317"/>
        </w:trPr>
        <w:tc>
          <w:tcPr>
            <w:tcW w:w="4139" w:type="dxa"/>
            <w:vMerge/>
          </w:tcPr>
          <w:p w:rsidR="0008766E" w:rsidRPr="00EA2376" w:rsidRDefault="0008766E" w:rsidP="00EA2376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08766E" w:rsidRPr="009164C6" w:rsidRDefault="0008766E" w:rsidP="0050033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766E" w:rsidRPr="009164C6" w:rsidRDefault="0008766E" w:rsidP="00C07928">
      <w:pPr>
        <w:pStyle w:val="HTMLPreformatted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4C6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22 частини 1 </w:t>
      </w:r>
      <w:r w:rsidRPr="009164C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статті 26 Закону України «Про місцеве самоврядування в Україні», </w:t>
      </w:r>
      <w:r w:rsidRPr="009164C6">
        <w:rPr>
          <w:rFonts w:ascii="Times New Roman" w:hAnsi="Times New Roman" w:cs="Times New Roman"/>
          <w:sz w:val="28"/>
          <w:szCs w:val="28"/>
          <w:lang w:val="uk-UA"/>
        </w:rPr>
        <w:t>статтею 91 Бюджетного кодексу України Шептицька</w:t>
      </w:r>
      <w:r w:rsidRPr="009164C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9164C6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:rsidR="0008766E" w:rsidRPr="009164C6" w:rsidRDefault="0008766E" w:rsidP="00C07928">
      <w:pPr>
        <w:spacing w:before="120" w:after="120"/>
        <w:ind w:firstLine="851"/>
        <w:rPr>
          <w:rFonts w:ascii="Times New Roman" w:hAnsi="Times New Roman"/>
          <w:bCs/>
          <w:spacing w:val="60"/>
          <w:sz w:val="28"/>
          <w:szCs w:val="28"/>
        </w:rPr>
      </w:pPr>
      <w:r w:rsidRPr="009164C6">
        <w:rPr>
          <w:rFonts w:ascii="Times New Roman" w:hAnsi="Times New Roman"/>
          <w:bCs/>
          <w:spacing w:val="60"/>
          <w:sz w:val="28"/>
          <w:szCs w:val="28"/>
        </w:rPr>
        <w:t>ВИРІШИЛА:</w:t>
      </w:r>
    </w:p>
    <w:p w:rsidR="0008766E" w:rsidRPr="009164C6" w:rsidRDefault="0008766E" w:rsidP="003C5246">
      <w:p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/>
          <w:sz w:val="28"/>
          <w:szCs w:val="28"/>
        </w:rPr>
      </w:pPr>
      <w:r w:rsidRPr="009164C6">
        <w:rPr>
          <w:rFonts w:ascii="Times New Roman" w:hAnsi="Times New Roman"/>
          <w:sz w:val="28"/>
          <w:szCs w:val="28"/>
        </w:rPr>
        <w:t xml:space="preserve">          1. Затвердити Програму цифровізації Червоноградської міської територіальної громади  на 2025 рік,</w:t>
      </w:r>
      <w:r w:rsidRPr="009164C6">
        <w:rPr>
          <w:sz w:val="28"/>
          <w:szCs w:val="28"/>
        </w:rPr>
        <w:t xml:space="preserve">  </w:t>
      </w:r>
      <w:r w:rsidRPr="009164C6">
        <w:rPr>
          <w:rFonts w:ascii="Times New Roman" w:hAnsi="Times New Roman"/>
          <w:sz w:val="28"/>
          <w:szCs w:val="28"/>
        </w:rPr>
        <w:t>що додається.</w:t>
      </w:r>
    </w:p>
    <w:p w:rsidR="0008766E" w:rsidRPr="009164C6" w:rsidRDefault="0008766E" w:rsidP="003C5246">
      <w:p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08766E" w:rsidRPr="009164C6" w:rsidRDefault="0008766E" w:rsidP="007B7ECD">
      <w:pPr>
        <w:jc w:val="both"/>
        <w:rPr>
          <w:rFonts w:ascii="Times New Roman" w:hAnsi="Times New Roman"/>
          <w:sz w:val="28"/>
          <w:szCs w:val="28"/>
        </w:rPr>
      </w:pPr>
      <w:r w:rsidRPr="009164C6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9164C6">
        <w:rPr>
          <w:rFonts w:ascii="Times New Roman" w:hAnsi="Times New Roman"/>
          <w:sz w:val="28"/>
          <w:szCs w:val="28"/>
        </w:rPr>
        <w:t>Головний розпорядник коштів - Виконавчий комітет Шептицької міської ради.</w:t>
      </w:r>
    </w:p>
    <w:p w:rsidR="0008766E" w:rsidRPr="00B53E8D" w:rsidRDefault="0008766E" w:rsidP="009164C6">
      <w:pPr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 xml:space="preserve">2. </w:t>
      </w:r>
      <w:r w:rsidRPr="00B53E8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53E8D">
        <w:rPr>
          <w:rFonts w:ascii="Times New Roman" w:hAnsi="Times New Roman"/>
          <w:sz w:val="28"/>
          <w:szCs w:val="28"/>
        </w:rPr>
        <w:t xml:space="preserve">Контроль за виконанням рішення покласти на постійну депутатську комісію з питань депутатської діяльності, забезпечення законності, антикорупційної політики, захисту прав людини, сприяння децентралізації, розвитку місцевого самоврядування та громадянського суспільства, свободи слова та інформації (Майданович С.В.), </w:t>
      </w:r>
      <w:r w:rsidRPr="00B53E8D">
        <w:rPr>
          <w:rFonts w:ascii="Times New Roman" w:hAnsi="Times New Roman"/>
          <w:color w:val="000000"/>
          <w:sz w:val="28"/>
          <w:szCs w:val="28"/>
        </w:rPr>
        <w:t xml:space="preserve">заступника міського голови з питань діяльності виконавчих органів ради Тирка Т.В. </w:t>
      </w:r>
    </w:p>
    <w:p w:rsidR="0008766E" w:rsidRPr="00B53E8D" w:rsidRDefault="0008766E" w:rsidP="009164C6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766E" w:rsidRPr="00B53E8D" w:rsidRDefault="0008766E" w:rsidP="009164C6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766E" w:rsidRPr="00B53E8D" w:rsidRDefault="0008766E" w:rsidP="009164C6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850" w:type="dxa"/>
        <w:tblInd w:w="-12" w:type="dxa"/>
        <w:tblLook w:val="01E0"/>
      </w:tblPr>
      <w:tblGrid>
        <w:gridCol w:w="3283"/>
        <w:gridCol w:w="3283"/>
        <w:gridCol w:w="3284"/>
      </w:tblGrid>
      <w:tr w:rsidR="0008766E" w:rsidRPr="00B53E8D" w:rsidTr="001E5E16">
        <w:trPr>
          <w:trHeight w:val="552"/>
        </w:trPr>
        <w:tc>
          <w:tcPr>
            <w:tcW w:w="3283" w:type="dxa"/>
          </w:tcPr>
          <w:p w:rsidR="0008766E" w:rsidRPr="00B745BD" w:rsidRDefault="0008766E" w:rsidP="001E5E16">
            <w:pPr>
              <w:rPr>
                <w:rFonts w:ascii="Times New Roman" w:hAnsi="Times New Roman"/>
                <w:sz w:val="28"/>
                <w:szCs w:val="28"/>
              </w:rPr>
            </w:pPr>
            <w:r w:rsidRPr="00B745BD">
              <w:rPr>
                <w:rFonts w:ascii="Times New Roman" w:hAnsi="Times New Roman"/>
                <w:sz w:val="28"/>
                <w:szCs w:val="28"/>
              </w:rPr>
              <w:t>Міський голова </w:t>
            </w:r>
          </w:p>
        </w:tc>
        <w:tc>
          <w:tcPr>
            <w:tcW w:w="3283" w:type="dxa"/>
          </w:tcPr>
          <w:p w:rsidR="0008766E" w:rsidRPr="00B745BD" w:rsidRDefault="0008766E" w:rsidP="001E5E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08766E" w:rsidRPr="00B745BD" w:rsidRDefault="0008766E" w:rsidP="001E5E16">
            <w:pPr>
              <w:rPr>
                <w:rFonts w:ascii="Times New Roman" w:hAnsi="Times New Roman"/>
                <w:sz w:val="28"/>
                <w:szCs w:val="28"/>
              </w:rPr>
            </w:pPr>
            <w:r w:rsidRPr="00B745BD">
              <w:rPr>
                <w:rFonts w:ascii="Times New Roman" w:hAnsi="Times New Roman"/>
                <w:sz w:val="28"/>
                <w:szCs w:val="28"/>
              </w:rPr>
              <w:t>Андрій ЗАЛІВСЬКИЙ</w:t>
            </w:r>
          </w:p>
        </w:tc>
      </w:tr>
    </w:tbl>
    <w:p w:rsidR="0008766E" w:rsidRPr="00B53E8D" w:rsidRDefault="0008766E" w:rsidP="009164C6">
      <w:pPr>
        <w:jc w:val="both"/>
        <w:rPr>
          <w:rFonts w:ascii="Times New Roman" w:hAnsi="Times New Roman"/>
          <w:sz w:val="28"/>
          <w:szCs w:val="28"/>
        </w:rPr>
      </w:pPr>
    </w:p>
    <w:p w:rsidR="0008766E" w:rsidRPr="00B53E8D" w:rsidRDefault="0008766E" w:rsidP="009164C6">
      <w:pPr>
        <w:jc w:val="both"/>
        <w:rPr>
          <w:rFonts w:ascii="Times New Roman" w:hAnsi="Times New Roman"/>
          <w:sz w:val="28"/>
          <w:szCs w:val="28"/>
        </w:rPr>
      </w:pPr>
    </w:p>
    <w:p w:rsidR="0008766E" w:rsidRPr="00B53E8D" w:rsidRDefault="0008766E" w:rsidP="009164C6">
      <w:pPr>
        <w:jc w:val="both"/>
        <w:rPr>
          <w:rFonts w:ascii="Times New Roman" w:hAnsi="Times New Roman"/>
          <w:sz w:val="28"/>
          <w:szCs w:val="28"/>
        </w:rPr>
      </w:pPr>
    </w:p>
    <w:p w:rsidR="0008766E" w:rsidRPr="00B53E8D" w:rsidRDefault="0008766E" w:rsidP="009164C6">
      <w:pPr>
        <w:jc w:val="both"/>
        <w:rPr>
          <w:rFonts w:ascii="Times New Roman" w:hAnsi="Times New Roman"/>
          <w:sz w:val="28"/>
          <w:szCs w:val="28"/>
        </w:rPr>
      </w:pPr>
    </w:p>
    <w:p w:rsidR="0008766E" w:rsidRPr="00B53E8D" w:rsidRDefault="0008766E" w:rsidP="009164C6">
      <w:pPr>
        <w:jc w:val="both"/>
        <w:rPr>
          <w:rFonts w:ascii="Times New Roman" w:hAnsi="Times New Roman"/>
          <w:sz w:val="28"/>
          <w:szCs w:val="28"/>
        </w:rPr>
      </w:pPr>
    </w:p>
    <w:p w:rsidR="0008766E" w:rsidRPr="00B53E8D" w:rsidRDefault="0008766E" w:rsidP="009164C6">
      <w:pPr>
        <w:jc w:val="both"/>
        <w:rPr>
          <w:rFonts w:ascii="Times New Roman" w:hAnsi="Times New Roman"/>
          <w:sz w:val="28"/>
          <w:szCs w:val="28"/>
        </w:rPr>
      </w:pPr>
    </w:p>
    <w:p w:rsidR="0008766E" w:rsidRPr="00B53E8D" w:rsidRDefault="0008766E" w:rsidP="009164C6">
      <w:pPr>
        <w:jc w:val="both"/>
        <w:rPr>
          <w:rFonts w:ascii="Times New Roman" w:hAnsi="Times New Roman"/>
          <w:sz w:val="28"/>
          <w:szCs w:val="28"/>
        </w:rPr>
      </w:pPr>
    </w:p>
    <w:p w:rsidR="0008766E" w:rsidRPr="00B53E8D" w:rsidRDefault="0008766E" w:rsidP="009164C6">
      <w:pPr>
        <w:jc w:val="both"/>
        <w:rPr>
          <w:rFonts w:ascii="Times New Roman" w:hAnsi="Times New Roman"/>
          <w:sz w:val="28"/>
          <w:szCs w:val="28"/>
        </w:rPr>
      </w:pPr>
    </w:p>
    <w:p w:rsidR="0008766E" w:rsidRPr="00B53E8D" w:rsidRDefault="0008766E" w:rsidP="009164C6">
      <w:pPr>
        <w:jc w:val="both"/>
        <w:rPr>
          <w:rFonts w:ascii="Times New Roman" w:hAnsi="Times New Roman"/>
          <w:sz w:val="28"/>
          <w:szCs w:val="28"/>
        </w:rPr>
      </w:pPr>
    </w:p>
    <w:p w:rsidR="0008766E" w:rsidRPr="00B53E8D" w:rsidRDefault="0008766E" w:rsidP="009164C6">
      <w:pPr>
        <w:jc w:val="both"/>
        <w:rPr>
          <w:rFonts w:ascii="Times New Roman" w:hAnsi="Times New Roman"/>
          <w:sz w:val="28"/>
          <w:szCs w:val="28"/>
        </w:rPr>
      </w:pPr>
    </w:p>
    <w:p w:rsidR="0008766E" w:rsidRPr="00B53E8D" w:rsidRDefault="0008766E" w:rsidP="009164C6">
      <w:pPr>
        <w:jc w:val="both"/>
        <w:rPr>
          <w:rFonts w:ascii="Times New Roman" w:hAnsi="Times New Roman"/>
          <w:sz w:val="28"/>
          <w:szCs w:val="28"/>
        </w:rPr>
      </w:pPr>
    </w:p>
    <w:p w:rsidR="0008766E" w:rsidRPr="00B53E8D" w:rsidRDefault="0008766E" w:rsidP="009164C6">
      <w:pPr>
        <w:jc w:val="both"/>
        <w:rPr>
          <w:rFonts w:ascii="Times New Roman" w:hAnsi="Times New Roman"/>
          <w:sz w:val="28"/>
          <w:szCs w:val="28"/>
        </w:rPr>
      </w:pPr>
    </w:p>
    <w:p w:rsidR="0008766E" w:rsidRPr="00B53E8D" w:rsidRDefault="0008766E" w:rsidP="009164C6">
      <w:pPr>
        <w:jc w:val="both"/>
        <w:rPr>
          <w:rFonts w:ascii="Times New Roman" w:hAnsi="Times New Roman"/>
          <w:sz w:val="28"/>
          <w:szCs w:val="28"/>
        </w:rPr>
      </w:pPr>
    </w:p>
    <w:p w:rsidR="0008766E" w:rsidRPr="00B53E8D" w:rsidRDefault="0008766E" w:rsidP="009164C6">
      <w:pPr>
        <w:jc w:val="both"/>
        <w:rPr>
          <w:rFonts w:ascii="Times New Roman" w:hAnsi="Times New Roman"/>
          <w:sz w:val="28"/>
          <w:szCs w:val="28"/>
        </w:rPr>
      </w:pPr>
    </w:p>
    <w:p w:rsidR="0008766E" w:rsidRDefault="0008766E" w:rsidP="009164C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 ради                                                               Олександр ГРАСУЛОВ </w:t>
      </w:r>
    </w:p>
    <w:p w:rsidR="0008766E" w:rsidRPr="00B53E8D" w:rsidRDefault="0008766E" w:rsidP="009164C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8766E" w:rsidRPr="00B53E8D" w:rsidRDefault="0008766E" w:rsidP="009164C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 xml:space="preserve">Голова постійної депутатської комісії з питань                              </w:t>
      </w:r>
      <w:r w:rsidRPr="00B53E8D">
        <w:rPr>
          <w:rFonts w:ascii="Times New Roman" w:hAnsi="Times New Roman"/>
          <w:sz w:val="28"/>
          <w:szCs w:val="28"/>
        </w:rPr>
        <w:tab/>
        <w:t xml:space="preserve">   </w:t>
      </w:r>
    </w:p>
    <w:p w:rsidR="0008766E" w:rsidRPr="00B53E8D" w:rsidRDefault="0008766E" w:rsidP="009164C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>депутатської діяльності,забезпечення</w:t>
      </w:r>
    </w:p>
    <w:p w:rsidR="0008766E" w:rsidRPr="00B53E8D" w:rsidRDefault="0008766E" w:rsidP="009164C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>законності,антикорупційної політики,</w:t>
      </w:r>
    </w:p>
    <w:p w:rsidR="0008766E" w:rsidRPr="00B53E8D" w:rsidRDefault="0008766E" w:rsidP="009164C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>захисту прав людини, сприяння децентралізації,</w:t>
      </w:r>
    </w:p>
    <w:p w:rsidR="0008766E" w:rsidRPr="00B53E8D" w:rsidRDefault="0008766E" w:rsidP="009164C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>розвитку місцевого самоврядування  та</w:t>
      </w:r>
    </w:p>
    <w:p w:rsidR="0008766E" w:rsidRPr="00B53E8D" w:rsidRDefault="0008766E" w:rsidP="009164C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>громадянського суспільства, свободи слова</w:t>
      </w:r>
    </w:p>
    <w:p w:rsidR="0008766E" w:rsidRPr="00B53E8D" w:rsidRDefault="0008766E" w:rsidP="009164C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 xml:space="preserve">та інформації </w:t>
      </w:r>
      <w:r w:rsidRPr="00B53E8D"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                      </w:t>
      </w:r>
      <w:r w:rsidRPr="00B53E8D">
        <w:rPr>
          <w:rFonts w:ascii="Times New Roman" w:hAnsi="Times New Roman"/>
          <w:sz w:val="28"/>
          <w:szCs w:val="28"/>
        </w:rPr>
        <w:t>Софія  МАЙДАНОВИЧ</w:t>
      </w:r>
    </w:p>
    <w:p w:rsidR="0008766E" w:rsidRPr="00B53E8D" w:rsidRDefault="0008766E" w:rsidP="009164C6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B53E8D"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</w:t>
      </w:r>
    </w:p>
    <w:p w:rsidR="0008766E" w:rsidRPr="00B53E8D" w:rsidRDefault="0008766E" w:rsidP="009164C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08766E" w:rsidRPr="00B53E8D" w:rsidRDefault="0008766E" w:rsidP="009164C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53E8D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Тарас ТИРКО</w:t>
      </w:r>
    </w:p>
    <w:p w:rsidR="0008766E" w:rsidRPr="00B53E8D" w:rsidRDefault="0008766E" w:rsidP="009164C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8766E" w:rsidRPr="00B53E8D" w:rsidRDefault="0008766E" w:rsidP="009164C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B53E8D">
        <w:rPr>
          <w:rFonts w:ascii="Times New Roman" w:hAnsi="Times New Roman"/>
          <w:sz w:val="28"/>
          <w:szCs w:val="28"/>
        </w:rPr>
        <w:t xml:space="preserve">ачальник юридичного відділу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B53E8D">
        <w:rPr>
          <w:rFonts w:ascii="Times New Roman" w:hAnsi="Times New Roman"/>
          <w:sz w:val="28"/>
          <w:szCs w:val="28"/>
        </w:rPr>
        <w:t xml:space="preserve">       Тетяна ЛІНИНСЬКА</w:t>
      </w:r>
    </w:p>
    <w:p w:rsidR="0008766E" w:rsidRPr="00B53E8D" w:rsidRDefault="0008766E" w:rsidP="009164C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8766E" w:rsidRPr="002D647C" w:rsidRDefault="0008766E" w:rsidP="009164C6">
      <w:pPr>
        <w:spacing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B53E8D">
        <w:rPr>
          <w:rFonts w:ascii="Times New Roman" w:hAnsi="Times New Roman"/>
          <w:sz w:val="28"/>
          <w:szCs w:val="28"/>
        </w:rPr>
        <w:t>Начальник відділу інформаційної політики</w:t>
      </w:r>
      <w:r w:rsidRPr="00B53E8D">
        <w:rPr>
          <w:rFonts w:ascii="Times New Roman" w:hAnsi="Times New Roman"/>
          <w:sz w:val="28"/>
          <w:szCs w:val="28"/>
        </w:rPr>
        <w:tab/>
        <w:t xml:space="preserve">           Наталія ГЛАГОВСЬКА</w:t>
      </w:r>
      <w:bookmarkStart w:id="0" w:name="_GoBack"/>
      <w:bookmarkEnd w:id="0"/>
    </w:p>
    <w:sectPr w:rsidR="0008766E" w:rsidRPr="002D647C" w:rsidSect="000306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369D"/>
    <w:multiLevelType w:val="multilevel"/>
    <w:tmpl w:val="8402A6F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00"/>
        </w:tabs>
        <w:ind w:left="30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306CC"/>
    <w:rsid w:val="00030F36"/>
    <w:rsid w:val="00033BAA"/>
    <w:rsid w:val="00066DC2"/>
    <w:rsid w:val="00067335"/>
    <w:rsid w:val="00077264"/>
    <w:rsid w:val="00077A9B"/>
    <w:rsid w:val="0008766E"/>
    <w:rsid w:val="00092067"/>
    <w:rsid w:val="000B5DF6"/>
    <w:rsid w:val="000B7398"/>
    <w:rsid w:val="000C5EB0"/>
    <w:rsid w:val="000E068C"/>
    <w:rsid w:val="000E0F44"/>
    <w:rsid w:val="000E3EC7"/>
    <w:rsid w:val="000F5FC9"/>
    <w:rsid w:val="001060C9"/>
    <w:rsid w:val="0011387F"/>
    <w:rsid w:val="00120A89"/>
    <w:rsid w:val="00123EF6"/>
    <w:rsid w:val="00147297"/>
    <w:rsid w:val="00186792"/>
    <w:rsid w:val="001A6EE8"/>
    <w:rsid w:val="001E5E16"/>
    <w:rsid w:val="0021382C"/>
    <w:rsid w:val="002462E8"/>
    <w:rsid w:val="00272FAE"/>
    <w:rsid w:val="0028758E"/>
    <w:rsid w:val="002D647C"/>
    <w:rsid w:val="00315367"/>
    <w:rsid w:val="00332F31"/>
    <w:rsid w:val="003519DC"/>
    <w:rsid w:val="003537F5"/>
    <w:rsid w:val="00360728"/>
    <w:rsid w:val="0036737A"/>
    <w:rsid w:val="003C5246"/>
    <w:rsid w:val="003E4D7A"/>
    <w:rsid w:val="0041549B"/>
    <w:rsid w:val="0045023B"/>
    <w:rsid w:val="00470245"/>
    <w:rsid w:val="0049271A"/>
    <w:rsid w:val="0049721C"/>
    <w:rsid w:val="004D7CAC"/>
    <w:rsid w:val="004E3B7F"/>
    <w:rsid w:val="004F1C7C"/>
    <w:rsid w:val="0050033B"/>
    <w:rsid w:val="00507A58"/>
    <w:rsid w:val="00526D96"/>
    <w:rsid w:val="005901A1"/>
    <w:rsid w:val="00592A64"/>
    <w:rsid w:val="00594240"/>
    <w:rsid w:val="005A62EF"/>
    <w:rsid w:val="005E7A17"/>
    <w:rsid w:val="00624134"/>
    <w:rsid w:val="006271C7"/>
    <w:rsid w:val="00642FE2"/>
    <w:rsid w:val="006435E9"/>
    <w:rsid w:val="00655ACD"/>
    <w:rsid w:val="00665226"/>
    <w:rsid w:val="0069112C"/>
    <w:rsid w:val="006B3F15"/>
    <w:rsid w:val="006C23F5"/>
    <w:rsid w:val="006D3FE0"/>
    <w:rsid w:val="00770EE8"/>
    <w:rsid w:val="00786A3D"/>
    <w:rsid w:val="007B518B"/>
    <w:rsid w:val="007B7ECD"/>
    <w:rsid w:val="007D3F19"/>
    <w:rsid w:val="007E7883"/>
    <w:rsid w:val="007F3E81"/>
    <w:rsid w:val="007F6C7B"/>
    <w:rsid w:val="008038DB"/>
    <w:rsid w:val="00877261"/>
    <w:rsid w:val="009164C6"/>
    <w:rsid w:val="00925C09"/>
    <w:rsid w:val="0094247C"/>
    <w:rsid w:val="0094480F"/>
    <w:rsid w:val="00A30316"/>
    <w:rsid w:val="00A70113"/>
    <w:rsid w:val="00A86F97"/>
    <w:rsid w:val="00AA7756"/>
    <w:rsid w:val="00AC4146"/>
    <w:rsid w:val="00AC4769"/>
    <w:rsid w:val="00B14242"/>
    <w:rsid w:val="00B25C66"/>
    <w:rsid w:val="00B42FCD"/>
    <w:rsid w:val="00B447AD"/>
    <w:rsid w:val="00B53E8D"/>
    <w:rsid w:val="00B61A66"/>
    <w:rsid w:val="00B744B2"/>
    <w:rsid w:val="00B745BD"/>
    <w:rsid w:val="00B75D3A"/>
    <w:rsid w:val="00B841C1"/>
    <w:rsid w:val="00BB69CD"/>
    <w:rsid w:val="00BC2108"/>
    <w:rsid w:val="00BF419E"/>
    <w:rsid w:val="00BF5FD3"/>
    <w:rsid w:val="00BF6E8E"/>
    <w:rsid w:val="00C07928"/>
    <w:rsid w:val="00C606A6"/>
    <w:rsid w:val="00C71483"/>
    <w:rsid w:val="00C74DF5"/>
    <w:rsid w:val="00CB4964"/>
    <w:rsid w:val="00D32935"/>
    <w:rsid w:val="00D35676"/>
    <w:rsid w:val="00D63362"/>
    <w:rsid w:val="00D91AF9"/>
    <w:rsid w:val="00E26AE7"/>
    <w:rsid w:val="00E420C3"/>
    <w:rsid w:val="00E46041"/>
    <w:rsid w:val="00E519E8"/>
    <w:rsid w:val="00E74A7A"/>
    <w:rsid w:val="00E93525"/>
    <w:rsid w:val="00EA2376"/>
    <w:rsid w:val="00EB7D3D"/>
    <w:rsid w:val="00ED2329"/>
    <w:rsid w:val="00F07AAA"/>
    <w:rsid w:val="00F21BDB"/>
    <w:rsid w:val="00F21BED"/>
    <w:rsid w:val="00F318F2"/>
    <w:rsid w:val="00F56AB7"/>
    <w:rsid w:val="00F76309"/>
    <w:rsid w:val="00FB5E7E"/>
    <w:rsid w:val="00FF5D31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1" w:locked="1" w:semiHidden="0" w:uiPriority="0" w:unhideWhenUsed="0"/>
    <w:lsdException w:name="Table Web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75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C0792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07928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C07928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styleId="NoSpacing">
    <w:name w:val="No Spacing"/>
    <w:uiPriority w:val="99"/>
    <w:qFormat/>
    <w:rsid w:val="00FB5E7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475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5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5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2</Pages>
  <Words>1168</Words>
  <Characters>666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PC</cp:lastModifiedBy>
  <cp:revision>26</cp:revision>
  <cp:lastPrinted>2025-01-07T09:13:00Z</cp:lastPrinted>
  <dcterms:created xsi:type="dcterms:W3CDTF">2025-01-06T08:12:00Z</dcterms:created>
  <dcterms:modified xsi:type="dcterms:W3CDTF">2025-02-18T09:23:00Z</dcterms:modified>
</cp:coreProperties>
</file>